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D99" w:rsidRPr="003130E1" w:rsidRDefault="000C7F1A" w:rsidP="003130E1">
      <w:pPr>
        <w:jc w:val="center"/>
        <w:rPr>
          <w:rFonts w:ascii="Times New Roman" w:hAnsi="Times New Roman"/>
          <w:b/>
          <w:sz w:val="32"/>
          <w:szCs w:val="32"/>
        </w:rPr>
      </w:pPr>
      <w:r w:rsidRPr="003130E1">
        <w:rPr>
          <w:rFonts w:ascii="Times New Roman" w:hAnsi="Times New Roman"/>
          <w:b/>
          <w:sz w:val="32"/>
          <w:szCs w:val="32"/>
        </w:rPr>
        <w:t>Szczegółowy opis akcji promocyjnej</w:t>
      </w:r>
    </w:p>
    <w:p w:rsidR="000A1D99" w:rsidRDefault="000A1D99">
      <w:pPr>
        <w:jc w:val="both"/>
        <w:rPr>
          <w:rFonts w:ascii="Times New Roman" w:hAnsi="Times New Roman"/>
        </w:rPr>
      </w:pPr>
    </w:p>
    <w:p w:rsidR="000A1D99" w:rsidRDefault="000C7F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Przedmiotem akcji jest przeprowadzenie </w:t>
      </w:r>
      <w:r>
        <w:rPr>
          <w:rFonts w:ascii="Times New Roman" w:hAnsi="Times New Roman"/>
        </w:rPr>
        <w:t xml:space="preserve">szkolenia z zakresu gospodarki odpadami w jednej                z następujących szkół :  Szkoła Podstawowa w </w:t>
      </w:r>
      <w:r>
        <w:rPr>
          <w:rFonts w:ascii="Times New Roman" w:hAnsi="Times New Roman"/>
        </w:rPr>
        <w:t xml:space="preserve">Gryfowie Śl. , Szkoła Podstawowa w Uboczu bądź  Gimnazjum w Gryfowie Śl. </w:t>
      </w:r>
    </w:p>
    <w:p w:rsidR="000A1D99" w:rsidRDefault="000C7F1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Poprzez jedną  akcję </w:t>
      </w:r>
      <w:r w:rsidR="003130E1">
        <w:rPr>
          <w:rFonts w:ascii="Times New Roman" w:hAnsi="Times New Roman"/>
        </w:rPr>
        <w:t>promocyjną</w:t>
      </w:r>
      <w:r>
        <w:rPr>
          <w:rFonts w:ascii="Times New Roman" w:hAnsi="Times New Roman"/>
        </w:rPr>
        <w:t xml:space="preserve"> należy rozumieć:  </w:t>
      </w:r>
    </w:p>
    <w:p w:rsidR="000A1D99" w:rsidRDefault="000C7F1A">
      <w:pPr>
        <w:pStyle w:val="Akapitzlis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Przeprowadzenie jednego szkolenia  dla jednej z ww.  szkół w zakresie właściwej segregacji , recyklingu i odzysku odpadów komunalny</w:t>
      </w:r>
      <w:r>
        <w:rPr>
          <w:rFonts w:ascii="Times New Roman" w:hAnsi="Times New Roman"/>
        </w:rPr>
        <w:t>ch</w:t>
      </w:r>
      <w:r w:rsidR="003130E1">
        <w:rPr>
          <w:rFonts w:ascii="Times New Roman" w:hAnsi="Times New Roman"/>
        </w:rPr>
        <w:t xml:space="preserve"> w wymiarze 45 min.</w:t>
      </w:r>
      <w:r>
        <w:rPr>
          <w:rFonts w:ascii="Times New Roman" w:hAnsi="Times New Roman"/>
        </w:rPr>
        <w:t xml:space="preserve"> </w:t>
      </w:r>
    </w:p>
    <w:p w:rsidR="000A1D99" w:rsidRDefault="000C7F1A">
      <w:pPr>
        <w:pStyle w:val="Akapitzlis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Zorganizowanie jednej wycieczki dla </w:t>
      </w:r>
      <w:r w:rsidR="003130E1">
        <w:rPr>
          <w:rFonts w:ascii="Times New Roman" w:hAnsi="Times New Roman"/>
        </w:rPr>
        <w:t>grupy</w:t>
      </w:r>
      <w:r>
        <w:rPr>
          <w:rFonts w:ascii="Times New Roman" w:hAnsi="Times New Roman"/>
        </w:rPr>
        <w:t xml:space="preserve"> 40 uczniów wraz z opiekunami do Regionalnej Instalacji Pr</w:t>
      </w:r>
      <w:r w:rsidR="003130E1">
        <w:rPr>
          <w:rFonts w:ascii="Times New Roman" w:hAnsi="Times New Roman"/>
        </w:rPr>
        <w:t>zetwarzania Odpadów Komunalnych (wykonawca zapewnia transport oraz ubezpieczenie uczestników).</w:t>
      </w:r>
      <w:r>
        <w:rPr>
          <w:rFonts w:ascii="Times New Roman" w:hAnsi="Times New Roman"/>
        </w:rPr>
        <w:t xml:space="preserve"> </w:t>
      </w:r>
    </w:p>
    <w:p w:rsidR="000A1D99" w:rsidRDefault="000C7F1A">
      <w:pPr>
        <w:pStyle w:val="Akapitzlis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Miejscem szkolenia może być teren szkoły bądź teren </w:t>
      </w:r>
      <w:proofErr w:type="spellStart"/>
      <w:r>
        <w:rPr>
          <w:rFonts w:ascii="Times New Roman" w:hAnsi="Times New Roman"/>
        </w:rPr>
        <w:t>RIPOK-u</w:t>
      </w:r>
      <w:proofErr w:type="spellEnd"/>
      <w:r>
        <w:rPr>
          <w:rFonts w:ascii="Times New Roman" w:hAnsi="Times New Roman"/>
        </w:rPr>
        <w:t>.</w:t>
      </w:r>
    </w:p>
    <w:p w:rsidR="000A1D99" w:rsidRDefault="000C7F1A">
      <w:pPr>
        <w:pStyle w:val="Akapitzlis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Oprawa techniczna</w:t>
      </w:r>
      <w:r w:rsidR="003130E1">
        <w:rPr>
          <w:rFonts w:ascii="Times New Roman" w:hAnsi="Times New Roman"/>
        </w:rPr>
        <w:t>: zapewnienie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sprzęt</w:t>
      </w:r>
      <w:r w:rsidR="003130E1">
        <w:rPr>
          <w:rFonts w:ascii="Times New Roman" w:hAnsi="Times New Roman"/>
        </w:rPr>
        <w:t>u multimedialnego</w:t>
      </w:r>
      <w:r>
        <w:rPr>
          <w:rFonts w:ascii="Times New Roman" w:hAnsi="Times New Roman"/>
        </w:rPr>
        <w:t>, wszelki</w:t>
      </w:r>
      <w:r w:rsidR="003130E1">
        <w:rPr>
          <w:rFonts w:ascii="Times New Roman" w:hAnsi="Times New Roman"/>
        </w:rPr>
        <w:t>ch materiałów pomocniczych i edukacyjne.</w:t>
      </w:r>
    </w:p>
    <w:p w:rsidR="000A1D99" w:rsidRDefault="003130E1" w:rsidP="003130E1">
      <w:pPr>
        <w:pStyle w:val="Akapitzlist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Akcja promocyjna zostanie przeprowadzona po uzgodnieniu terminu z Zamawiającym. </w:t>
      </w:r>
    </w:p>
    <w:p w:rsidR="000A1D99" w:rsidRDefault="000A1D99">
      <w:pPr>
        <w:rPr>
          <w:rFonts w:ascii="Times New Roman" w:hAnsi="Times New Roman"/>
        </w:rPr>
      </w:pPr>
    </w:p>
    <w:sectPr w:rsidR="000A1D99" w:rsidSect="000A1D99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F1A" w:rsidRDefault="000C7F1A" w:rsidP="000A1D99">
      <w:pPr>
        <w:spacing w:after="0" w:line="240" w:lineRule="auto"/>
      </w:pPr>
      <w:r>
        <w:separator/>
      </w:r>
    </w:p>
  </w:endnote>
  <w:endnote w:type="continuationSeparator" w:id="0">
    <w:p w:rsidR="000C7F1A" w:rsidRDefault="000C7F1A" w:rsidP="000A1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F1A" w:rsidRDefault="000C7F1A" w:rsidP="000A1D99">
      <w:pPr>
        <w:spacing w:after="0" w:line="240" w:lineRule="auto"/>
      </w:pPr>
      <w:r w:rsidRPr="000A1D99">
        <w:rPr>
          <w:color w:val="000000"/>
        </w:rPr>
        <w:separator/>
      </w:r>
    </w:p>
  </w:footnote>
  <w:footnote w:type="continuationSeparator" w:id="0">
    <w:p w:rsidR="000C7F1A" w:rsidRDefault="000C7F1A" w:rsidP="000A1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21DDE"/>
    <w:multiLevelType w:val="multilevel"/>
    <w:tmpl w:val="059EBE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1D99"/>
    <w:rsid w:val="000A1D99"/>
    <w:rsid w:val="000C7F1A"/>
    <w:rsid w:val="0031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0A1D99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rsid w:val="000A1D9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0A1D99"/>
    <w:rPr>
      <w:sz w:val="20"/>
      <w:szCs w:val="20"/>
    </w:rPr>
  </w:style>
  <w:style w:type="character" w:styleId="Odwoanieprzypisukocowego">
    <w:name w:val="endnote reference"/>
    <w:basedOn w:val="Domylnaczcionkaakapitu"/>
    <w:rsid w:val="000A1D99"/>
    <w:rPr>
      <w:position w:val="0"/>
      <w:vertAlign w:val="superscript"/>
    </w:rPr>
  </w:style>
  <w:style w:type="paragraph" w:styleId="Akapitzlist">
    <w:name w:val="List Paragraph"/>
    <w:basedOn w:val="Normalny"/>
    <w:rsid w:val="000A1D9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776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 urzędu</dc:creator>
  <cp:lastModifiedBy>atartak</cp:lastModifiedBy>
  <cp:revision>2</cp:revision>
  <cp:lastPrinted>2015-12-02T12:43:00Z</cp:lastPrinted>
  <dcterms:created xsi:type="dcterms:W3CDTF">2015-12-03T13:53:00Z</dcterms:created>
  <dcterms:modified xsi:type="dcterms:W3CDTF">2015-12-03T13:53:00Z</dcterms:modified>
</cp:coreProperties>
</file>